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142F7" w14:textId="77777777" w:rsidR="001C76E4" w:rsidRDefault="001C76E4" w:rsidP="001C7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BEAUMONT</w:t>
      </w:r>
      <w:r>
        <w:rPr>
          <w:rFonts w:cs="Times New Roman"/>
          <w:szCs w:val="24"/>
        </w:rPr>
        <w:t xml:space="preserve">        (d.ca.1453)</w:t>
      </w:r>
    </w:p>
    <w:p w14:paraId="3462CE94" w14:textId="77777777" w:rsidR="001C76E4" w:rsidRDefault="001C76E4" w:rsidP="001C76E4">
      <w:pPr>
        <w:pStyle w:val="NoSpacing"/>
        <w:rPr>
          <w:rFonts w:cs="Times New Roman"/>
          <w:szCs w:val="24"/>
        </w:rPr>
      </w:pPr>
    </w:p>
    <w:p w14:paraId="4D9BDD3B" w14:textId="77777777" w:rsidR="001C76E4" w:rsidRDefault="001C76E4" w:rsidP="001C76E4">
      <w:pPr>
        <w:pStyle w:val="NoSpacing"/>
        <w:rPr>
          <w:rFonts w:cs="Times New Roman"/>
          <w:szCs w:val="24"/>
        </w:rPr>
      </w:pPr>
    </w:p>
    <w:p w14:paraId="6F82F5A0" w14:textId="77777777" w:rsidR="001C76E4" w:rsidRDefault="001C76E4" w:rsidP="001C7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Probate of his Will.</w:t>
      </w:r>
    </w:p>
    <w:p w14:paraId="0E15E920" w14:textId="77777777" w:rsidR="001C76E4" w:rsidRDefault="001C76E4" w:rsidP="001C7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1163-1999)</w:t>
      </w:r>
    </w:p>
    <w:p w14:paraId="799D169C" w14:textId="77777777" w:rsidR="001C76E4" w:rsidRDefault="001C76E4" w:rsidP="001C76E4">
      <w:pPr>
        <w:pStyle w:val="NoSpacing"/>
        <w:rPr>
          <w:rFonts w:cs="Times New Roman"/>
          <w:szCs w:val="24"/>
        </w:rPr>
      </w:pPr>
    </w:p>
    <w:p w14:paraId="1A796266" w14:textId="77777777" w:rsidR="001C76E4" w:rsidRDefault="001C76E4" w:rsidP="001C76E4">
      <w:pPr>
        <w:pStyle w:val="NoSpacing"/>
        <w:rPr>
          <w:rFonts w:cs="Times New Roman"/>
          <w:szCs w:val="24"/>
        </w:rPr>
      </w:pPr>
    </w:p>
    <w:p w14:paraId="3DC0A31E" w14:textId="7A0B8A4E" w:rsidR="001C76E4" w:rsidRDefault="001C76E4" w:rsidP="001C76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2025</w:t>
      </w:r>
    </w:p>
    <w:p w14:paraId="7251A3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6936" w14:textId="77777777" w:rsidR="001C76E4" w:rsidRDefault="001C76E4" w:rsidP="009139A6">
      <w:r>
        <w:separator/>
      </w:r>
    </w:p>
  </w:endnote>
  <w:endnote w:type="continuationSeparator" w:id="0">
    <w:p w14:paraId="67E915CA" w14:textId="77777777" w:rsidR="001C76E4" w:rsidRDefault="001C76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73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6E8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F94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B3D19" w14:textId="77777777" w:rsidR="001C76E4" w:rsidRDefault="001C76E4" w:rsidP="009139A6">
      <w:r>
        <w:separator/>
      </w:r>
    </w:p>
  </w:footnote>
  <w:footnote w:type="continuationSeparator" w:id="0">
    <w:p w14:paraId="2EB38879" w14:textId="77777777" w:rsidR="001C76E4" w:rsidRDefault="001C76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35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821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66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E4"/>
    <w:rsid w:val="000666E0"/>
    <w:rsid w:val="000A2E7A"/>
    <w:rsid w:val="001307AC"/>
    <w:rsid w:val="00190DFA"/>
    <w:rsid w:val="001C76E4"/>
    <w:rsid w:val="002510B7"/>
    <w:rsid w:val="00270799"/>
    <w:rsid w:val="002737D5"/>
    <w:rsid w:val="00357E4A"/>
    <w:rsid w:val="005C130B"/>
    <w:rsid w:val="007931B0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D35AF"/>
  <w15:chartTrackingRefBased/>
  <w15:docId w15:val="{6E21468C-A0B8-4EDC-87C5-65F7D9B6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2025-04-20T18:18:00Z</dcterms:created>
  <dcterms:modified xsi:type="dcterms:W3CDTF">2025-04-20T18:19:00Z</dcterms:modified>
</cp:coreProperties>
</file>